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B8158" w14:textId="77777777" w:rsidR="008A35DB" w:rsidRPr="008A35DB" w:rsidRDefault="008A35DB" w:rsidP="008A35DB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William SWALDALE</w:t>
      </w:r>
      <w:r>
        <w:rPr>
          <w:color w:val="000000"/>
        </w:rPr>
        <w:t xml:space="preserve">       </w:t>
      </w:r>
      <w:r w:rsidRPr="008A35DB">
        <w:rPr>
          <w:rStyle w:val="Hyperlink"/>
          <w:u w:val="none"/>
        </w:rPr>
        <w:t>(fl.1415)</w:t>
      </w:r>
    </w:p>
    <w:p w14:paraId="750DEAC7" w14:textId="77777777" w:rsidR="008A35DB" w:rsidRPr="008A35DB" w:rsidRDefault="008A35DB" w:rsidP="008A35DB">
      <w:pPr>
        <w:pStyle w:val="NoSpacing"/>
        <w:jc w:val="both"/>
        <w:rPr>
          <w:color w:val="000000"/>
        </w:rPr>
      </w:pPr>
      <w:r w:rsidRPr="008A35DB">
        <w:rPr>
          <w:rStyle w:val="Hyperlink"/>
          <w:u w:val="none"/>
        </w:rPr>
        <w:t>Archer.</w:t>
      </w:r>
    </w:p>
    <w:p w14:paraId="31F4BE05" w14:textId="77777777" w:rsidR="008A35DB" w:rsidRDefault="008A35DB" w:rsidP="008A35DB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152A84AF" w14:textId="77777777" w:rsidR="008A35DB" w:rsidRDefault="008A35DB" w:rsidP="008A35DB">
      <w:pPr>
        <w:pStyle w:val="NoSpacing"/>
        <w:jc w:val="both"/>
        <w:rPr>
          <w:color w:val="000000"/>
        </w:rPr>
      </w:pPr>
    </w:p>
    <w:p w14:paraId="1B30F043" w14:textId="77777777" w:rsidR="008A35DB" w:rsidRDefault="008A35DB" w:rsidP="008A35DB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3F7E0724" w14:textId="77777777" w:rsidR="008A35DB" w:rsidRDefault="008A35DB" w:rsidP="008A35DB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0E4D0E2" w14:textId="77777777" w:rsidR="008A35DB" w:rsidRDefault="008A35DB" w:rsidP="008A35DB">
      <w:pPr>
        <w:pStyle w:val="NoSpacing"/>
        <w:jc w:val="both"/>
        <w:rPr>
          <w:color w:val="000000"/>
        </w:rPr>
      </w:pPr>
    </w:p>
    <w:p w14:paraId="452E6204" w14:textId="77777777" w:rsidR="008A35DB" w:rsidRDefault="008A35DB" w:rsidP="008A35DB">
      <w:pPr>
        <w:pStyle w:val="NoSpacing"/>
        <w:jc w:val="both"/>
        <w:rPr>
          <w:color w:val="000000"/>
        </w:rPr>
      </w:pPr>
    </w:p>
    <w:p w14:paraId="1F730D38" w14:textId="77777777" w:rsidR="008A35DB" w:rsidRPr="00783FEC" w:rsidRDefault="008A35DB" w:rsidP="008A35DB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1BCEE80D" w14:textId="77777777" w:rsidR="006B2F86" w:rsidRPr="00E71FC3" w:rsidRDefault="008A35DB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2EF81" w14:textId="77777777" w:rsidR="008A35DB" w:rsidRDefault="008A35DB" w:rsidP="00E71FC3">
      <w:pPr>
        <w:spacing w:after="0" w:line="240" w:lineRule="auto"/>
      </w:pPr>
      <w:r>
        <w:separator/>
      </w:r>
    </w:p>
  </w:endnote>
  <w:endnote w:type="continuationSeparator" w:id="0">
    <w:p w14:paraId="111D5DFA" w14:textId="77777777" w:rsidR="008A35DB" w:rsidRDefault="008A35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553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D29A3" w14:textId="77777777" w:rsidR="008A35DB" w:rsidRDefault="008A35DB" w:rsidP="00E71FC3">
      <w:pPr>
        <w:spacing w:after="0" w:line="240" w:lineRule="auto"/>
      </w:pPr>
      <w:r>
        <w:separator/>
      </w:r>
    </w:p>
  </w:footnote>
  <w:footnote w:type="continuationSeparator" w:id="0">
    <w:p w14:paraId="4D9ECAB6" w14:textId="77777777" w:rsidR="008A35DB" w:rsidRDefault="008A35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5DB"/>
    <w:rsid w:val="001A7C09"/>
    <w:rsid w:val="00577BD5"/>
    <w:rsid w:val="00656CBA"/>
    <w:rsid w:val="006A1F77"/>
    <w:rsid w:val="00733BE7"/>
    <w:rsid w:val="008A35D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AF710"/>
  <w15:chartTrackingRefBased/>
  <w15:docId w15:val="{FEB7A2AF-CE20-449C-AC2E-0A4BA298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A35D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2020-01-28T20:31:00Z</dcterms:created>
  <dcterms:modified xsi:type="dcterms:W3CDTF">2020-01-28T20:32:00Z</dcterms:modified>
</cp:coreProperties>
</file>